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BDB9D" w14:textId="77777777" w:rsidR="007E71A6" w:rsidRDefault="007E71A6" w:rsidP="007E71A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Christane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WESTFELD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00950E60" w14:textId="77777777" w:rsidR="007E71A6" w:rsidRDefault="007E71A6" w:rsidP="007E71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55218F" w14:textId="77777777" w:rsidR="007E71A6" w:rsidRDefault="007E71A6" w:rsidP="007E71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F55CFD" w14:textId="77777777" w:rsidR="007E71A6" w:rsidRDefault="007E71A6" w:rsidP="007E71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Nov.1427</w:t>
      </w:r>
      <w:r>
        <w:rPr>
          <w:rFonts w:ascii="Times New Roman" w:hAnsi="Times New Roman" w:cs="Times New Roman"/>
          <w:sz w:val="24"/>
          <w:szCs w:val="24"/>
        </w:rPr>
        <w:tab/>
        <w:t xml:space="preserve">She had a bequest in the Will of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Dyche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Abbots Langley,</w:t>
      </w:r>
    </w:p>
    <w:p w14:paraId="04FD4CD3" w14:textId="77777777" w:rsidR="007E71A6" w:rsidRDefault="007E71A6" w:rsidP="007E71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Hertfordshire(q.v.).</w:t>
      </w:r>
    </w:p>
    <w:p w14:paraId="0478F83F" w14:textId="77777777" w:rsidR="007E71A6" w:rsidRDefault="007E71A6" w:rsidP="007E71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p.107)</w:t>
      </w:r>
    </w:p>
    <w:p w14:paraId="2FD84834" w14:textId="77777777" w:rsidR="007E71A6" w:rsidRDefault="007E71A6" w:rsidP="007E71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56B907" w14:textId="77777777" w:rsidR="007E71A6" w:rsidRDefault="007E71A6" w:rsidP="007E71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04F59D" w14:textId="77777777" w:rsidR="007E71A6" w:rsidRDefault="007E71A6" w:rsidP="007E71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2021</w:t>
      </w:r>
    </w:p>
    <w:p w14:paraId="372F019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6F2AE" w14:textId="77777777" w:rsidR="007E71A6" w:rsidRDefault="007E71A6" w:rsidP="009139A6">
      <w:r>
        <w:separator/>
      </w:r>
    </w:p>
  </w:endnote>
  <w:endnote w:type="continuationSeparator" w:id="0">
    <w:p w14:paraId="613925CD" w14:textId="77777777" w:rsidR="007E71A6" w:rsidRDefault="007E71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A16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A25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954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C1449" w14:textId="77777777" w:rsidR="007E71A6" w:rsidRDefault="007E71A6" w:rsidP="009139A6">
      <w:r>
        <w:separator/>
      </w:r>
    </w:p>
  </w:footnote>
  <w:footnote w:type="continuationSeparator" w:id="0">
    <w:p w14:paraId="0D6F8EC9" w14:textId="77777777" w:rsidR="007E71A6" w:rsidRDefault="007E71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98A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AF8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9BA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1A6"/>
    <w:rsid w:val="000666E0"/>
    <w:rsid w:val="002510B7"/>
    <w:rsid w:val="005C130B"/>
    <w:rsid w:val="007E71A6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1DC9B"/>
  <w15:chartTrackingRefBased/>
  <w15:docId w15:val="{001E2890-FB8A-4E43-8158-B7CD7E16E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2021-04-12T09:32:00Z</dcterms:created>
  <dcterms:modified xsi:type="dcterms:W3CDTF">2021-04-12T09:33:00Z</dcterms:modified>
</cp:coreProperties>
</file>